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BA906A" w14:textId="77777777" w:rsidR="00E83D13" w:rsidRDefault="00E83D13" w:rsidP="00E83D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MILLING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d.1493)</w:t>
      </w:r>
    </w:p>
    <w:p w14:paraId="2542F439" w14:textId="77777777" w:rsidR="00E83D13" w:rsidRDefault="00E83D13" w:rsidP="00E83D13">
      <w:pPr>
        <w:pStyle w:val="NoSpacing"/>
        <w:rPr>
          <w:rFonts w:cs="Times New Roman"/>
          <w:szCs w:val="24"/>
        </w:rPr>
      </w:pPr>
    </w:p>
    <w:p w14:paraId="149FEDA6" w14:textId="77777777" w:rsidR="00E83D13" w:rsidRDefault="00E83D13" w:rsidP="00E83D13">
      <w:pPr>
        <w:pStyle w:val="NoSpacing"/>
        <w:rPr>
          <w:rFonts w:cs="Times New Roman"/>
          <w:szCs w:val="24"/>
        </w:rPr>
      </w:pPr>
    </w:p>
    <w:p w14:paraId="566CC2F5" w14:textId="77777777" w:rsidR="00E83D13" w:rsidRDefault="00E83D13" w:rsidP="00E83D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1493</w:t>
      </w:r>
      <w:r>
        <w:rPr>
          <w:rFonts w:cs="Times New Roman"/>
          <w:szCs w:val="24"/>
        </w:rPr>
        <w:tab/>
        <w:t>He died.</w:t>
      </w:r>
    </w:p>
    <w:p w14:paraId="2580200D" w14:textId="77777777" w:rsidR="00E83D13" w:rsidRDefault="00E83D13" w:rsidP="00E83D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gramStart"/>
      <w:r>
        <w:rPr>
          <w:rFonts w:cs="Times New Roman"/>
          <w:szCs w:val="24"/>
        </w:rPr>
        <w:t>( England</w:t>
      </w:r>
      <w:proofErr w:type="gramEnd"/>
      <w:r>
        <w:rPr>
          <w:rFonts w:cs="Times New Roman"/>
          <w:szCs w:val="24"/>
        </w:rPr>
        <w:t>, Extracted Parish and Court Records, 1399-1795)</w:t>
      </w:r>
    </w:p>
    <w:p w14:paraId="3F5A4D8B" w14:textId="77777777" w:rsidR="00E83D13" w:rsidRDefault="00E83D13" w:rsidP="00E83D13">
      <w:pPr>
        <w:pStyle w:val="NoSpacing"/>
        <w:rPr>
          <w:rFonts w:cs="Times New Roman"/>
          <w:szCs w:val="24"/>
        </w:rPr>
      </w:pPr>
    </w:p>
    <w:p w14:paraId="065D9787" w14:textId="77777777" w:rsidR="00E83D13" w:rsidRDefault="00E83D13" w:rsidP="00E83D13">
      <w:pPr>
        <w:pStyle w:val="NoSpacing"/>
        <w:rPr>
          <w:rFonts w:cs="Times New Roman"/>
          <w:szCs w:val="24"/>
        </w:rPr>
      </w:pPr>
    </w:p>
    <w:p w14:paraId="4F8ADB33" w14:textId="77777777" w:rsidR="00E83D13" w:rsidRDefault="00E83D13" w:rsidP="00E83D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May 2024</w:t>
      </w:r>
    </w:p>
    <w:p w14:paraId="27F7BB8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182ECA" w14:textId="77777777" w:rsidR="00E83D13" w:rsidRDefault="00E83D13" w:rsidP="009139A6">
      <w:r>
        <w:separator/>
      </w:r>
    </w:p>
  </w:endnote>
  <w:endnote w:type="continuationSeparator" w:id="0">
    <w:p w14:paraId="04B38FBF" w14:textId="77777777" w:rsidR="00E83D13" w:rsidRDefault="00E83D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DB7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DC3F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C5F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78D7CD" w14:textId="77777777" w:rsidR="00E83D13" w:rsidRDefault="00E83D13" w:rsidP="009139A6">
      <w:r>
        <w:separator/>
      </w:r>
    </w:p>
  </w:footnote>
  <w:footnote w:type="continuationSeparator" w:id="0">
    <w:p w14:paraId="1F0D6E9B" w14:textId="77777777" w:rsidR="00E83D13" w:rsidRDefault="00E83D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F70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CD9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C34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D13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83D1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2A535"/>
  <w15:chartTrackingRefBased/>
  <w15:docId w15:val="{75F088B3-DF26-43C3-8025-3327D1625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2024-05-05T20:44:00Z</dcterms:created>
  <dcterms:modified xsi:type="dcterms:W3CDTF">2024-05-05T20:45:00Z</dcterms:modified>
</cp:coreProperties>
</file>